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小区业主大会筹备组业主代表/业主委员会委员候选人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/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物业管理委员会业主代表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简历表</w:t>
      </w:r>
    </w:p>
    <w:p>
      <w:pPr>
        <w:pStyle w:val="2"/>
        <w:spacing w:line="560" w:lineRule="exact"/>
        <w:ind w:right="-403" w:rightChars="-192" w:firstLine="5880" w:firstLineChars="2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Cs w:val="28"/>
        </w:rPr>
        <w:t>编号</w:t>
      </w:r>
      <w:r>
        <w:rPr>
          <w:rFonts w:ascii="仿宋" w:hAnsi="仿宋" w:eastAsia="仿宋" w:cs="仿宋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Cs w:val="28"/>
          <w:u w:val="single"/>
          <w:lang w:val="en-US" w:eastAsia="zh-CN"/>
        </w:rPr>
        <w:t xml:space="preserve">    </w:t>
      </w:r>
      <w:r>
        <w:rPr>
          <w:rFonts w:ascii="仿宋" w:hAnsi="仿宋" w:eastAsia="仿宋" w:cs="仿宋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 xml:space="preserve">            </w:t>
      </w:r>
    </w:p>
    <w:tbl>
      <w:tblPr>
        <w:tblStyle w:val="7"/>
        <w:tblW w:w="87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200"/>
        <w:gridCol w:w="690"/>
        <w:gridCol w:w="767"/>
        <w:gridCol w:w="1015"/>
        <w:gridCol w:w="1542"/>
        <w:gridCol w:w="686"/>
        <w:gridCol w:w="1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业主姓名</w:t>
            </w:r>
          </w:p>
        </w:tc>
        <w:tc>
          <w:tcPr>
            <w:tcW w:w="120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76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2228" w:type="dxa"/>
            <w:gridSpan w:val="2"/>
            <w:vAlign w:val="center"/>
          </w:tcPr>
          <w:p>
            <w:pPr>
              <w:snapToGrid w:val="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日</w:t>
            </w:r>
          </w:p>
        </w:tc>
        <w:tc>
          <w:tcPr>
            <w:tcW w:w="1901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照  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身份证号</w:t>
            </w:r>
          </w:p>
        </w:tc>
        <w:tc>
          <w:tcPr>
            <w:tcW w:w="2657" w:type="dxa"/>
            <w:gridSpan w:val="3"/>
            <w:tcBorders>
              <w:top w:val="nil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籍 贯</w:t>
            </w:r>
          </w:p>
        </w:tc>
        <w:tc>
          <w:tcPr>
            <w:tcW w:w="222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9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工作单位</w:t>
            </w:r>
          </w:p>
        </w:tc>
        <w:tc>
          <w:tcPr>
            <w:tcW w:w="2657" w:type="dxa"/>
            <w:gridSpan w:val="3"/>
            <w:tcBorders>
              <w:top w:val="nil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职务/职称</w:t>
            </w:r>
          </w:p>
        </w:tc>
        <w:tc>
          <w:tcPr>
            <w:tcW w:w="222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901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0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学历</w:t>
            </w:r>
          </w:p>
        </w:tc>
        <w:tc>
          <w:tcPr>
            <w:tcW w:w="767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228" w:type="dxa"/>
            <w:gridSpan w:val="2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901" w:type="dxa"/>
            <w:vMerge w:val="continue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坐落</w:t>
            </w:r>
          </w:p>
        </w:tc>
        <w:tc>
          <w:tcPr>
            <w:tcW w:w="3672" w:type="dxa"/>
            <w:gridSpan w:val="4"/>
            <w:vAlign w:val="center"/>
          </w:tcPr>
          <w:p>
            <w:pPr>
              <w:snapToGrid w:val="0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层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号</w:t>
            </w:r>
          </w:p>
        </w:tc>
        <w:tc>
          <w:tcPr>
            <w:tcW w:w="1542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不动产权证书编号</w:t>
            </w:r>
          </w:p>
        </w:tc>
        <w:tc>
          <w:tcPr>
            <w:tcW w:w="258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775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个  人  简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8775" w:type="dxa"/>
            <w:gridSpan w:val="8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                      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                   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8775" w:type="dxa"/>
            <w:gridSpan w:val="8"/>
          </w:tcPr>
          <w:p>
            <w:pPr>
              <w:spacing w:line="400" w:lineRule="exact"/>
              <w:ind w:firstLine="560" w:firstLineChars="200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履职承诺：本人将参加筹备组业主代表/业主委员会委员候选人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物业管理委员会业主代表的竞选，本人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承诺如下：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模范遵守物业管理相关法律、法规、规范性文件的规定和管理规约、业主大会议事规则、业主委员会工作规则的约定，接受小区全体业主的监督；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自觉接受物业管理行政主管部门、社区党组织的监督和指导；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坚持公平、公开、公正处理小区相关事宜，坚决维护全体业主的共同利益；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在业主委员会任职期间自觉学习物业管理相关知识，按时出席业主大会和业主委员会会议，认真履行业主委员会委员职责；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不挪用、侵占业主共有财产，不私搭乱建；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不索取、非法收受建设单位、物业服务企业或者有利害关系的业主、单位提供的利益和报酬；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不欠交物业服务费用、物业专项维修资金等费用，不利用职务之便要求物业服务企业减免物业服务费；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不泄露业主资料或将业主资料用于与物业管理无关的活动；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不进行其他违反有关法律、法规、规章、管理规约和业主大会议事规则规定的行为。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如本人存在上述行为，本人自愿终止筹备组业主代表/业主委员会委员候选人/物业管理委员会业主代表的资格。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wordWrap w:val="0"/>
              <w:spacing w:line="400" w:lineRule="exact"/>
              <w:jc w:val="righ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签名： 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 xml:space="preserve">  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时间： 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8775" w:type="dxa"/>
            <w:gridSpan w:val="8"/>
            <w:tcBorders>
              <w:bottom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资格审核意见：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</w:p>
        </w:tc>
      </w:tr>
    </w:tbl>
    <w:p>
      <w:pPr>
        <w:pStyle w:val="3"/>
        <w:spacing w:line="560" w:lineRule="exact"/>
        <w:ind w:right="25" w:firstLine="0" w:firstLineChars="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bCs/>
          <w:kern w:val="0"/>
          <w:szCs w:val="32"/>
        </w:rPr>
        <w:t xml:space="preserve">    珠海市</w:t>
      </w:r>
      <w:r>
        <w:rPr>
          <w:rFonts w:hint="eastAsia" w:ascii="仿宋" w:hAnsi="仿宋" w:eastAsia="仿宋" w:cs="仿宋"/>
          <w:bCs/>
          <w:kern w:val="0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Cs/>
          <w:kern w:val="0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kern w:val="0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Cs/>
          <w:kern w:val="0"/>
          <w:szCs w:val="32"/>
        </w:rPr>
        <w:t>小区</w:t>
      </w:r>
      <w:r>
        <w:rPr>
          <w:rFonts w:hint="eastAsia" w:ascii="仿宋" w:hAnsi="仿宋" w:eastAsia="仿宋" w:cs="仿宋"/>
          <w:szCs w:val="32"/>
        </w:rPr>
        <w:t xml:space="preserve">业主大会筹备组/换届选举小组 </w:t>
      </w:r>
    </w:p>
    <w:p>
      <w:pPr>
        <w:pStyle w:val="3"/>
        <w:spacing w:line="560" w:lineRule="exact"/>
        <w:ind w:firstLine="0" w:firstLineChars="0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社区居民委员会</w:t>
      </w:r>
      <w:r>
        <w:rPr>
          <w:rFonts w:ascii="仿宋" w:hAnsi="仿宋" w:eastAsia="仿宋" w:cs="仿宋"/>
          <w:szCs w:val="32"/>
        </w:rPr>
        <w:t>/村民委员会</w:t>
      </w:r>
      <w:r>
        <w:rPr>
          <w:rFonts w:hint="eastAsia" w:ascii="仿宋" w:hAnsi="仿宋" w:eastAsia="仿宋" w:cs="仿宋"/>
          <w:szCs w:val="32"/>
        </w:rPr>
        <w:t>（代章）</w:t>
      </w:r>
    </w:p>
    <w:p>
      <w:pPr>
        <w:snapToGrid w:val="0"/>
        <w:spacing w:line="560" w:lineRule="exact"/>
        <w:ind w:firstLine="5120" w:firstLineChars="1600"/>
      </w:pPr>
      <w:r>
        <w:rPr>
          <w:rFonts w:hint="eastAsia" w:ascii="仿宋" w:hAnsi="仿宋" w:eastAsia="仿宋" w:cs="仿宋"/>
          <w:sz w:val="32"/>
          <w:szCs w:val="32"/>
        </w:rPr>
        <w:t xml:space="preserve">         年  月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85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方正隶书_GBK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１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１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  <w:rPr>
        <w:rFonts w:ascii="隶书" w:eastAsia="隶书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BD6687"/>
    <w:multiLevelType w:val="singleLevel"/>
    <w:tmpl w:val="5BBD6687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C673D"/>
    <w:rsid w:val="000369AD"/>
    <w:rsid w:val="00272820"/>
    <w:rsid w:val="002A2084"/>
    <w:rsid w:val="003462CB"/>
    <w:rsid w:val="003A21BC"/>
    <w:rsid w:val="003D6833"/>
    <w:rsid w:val="005E101E"/>
    <w:rsid w:val="006A1F7E"/>
    <w:rsid w:val="007E27C1"/>
    <w:rsid w:val="008A1AF6"/>
    <w:rsid w:val="0097188D"/>
    <w:rsid w:val="00A50867"/>
    <w:rsid w:val="00A74611"/>
    <w:rsid w:val="00A91E71"/>
    <w:rsid w:val="00AB0154"/>
    <w:rsid w:val="00B9324D"/>
    <w:rsid w:val="00CD57B4"/>
    <w:rsid w:val="00E00FB5"/>
    <w:rsid w:val="00F0778E"/>
    <w:rsid w:val="00FB5610"/>
    <w:rsid w:val="00FD2E71"/>
    <w:rsid w:val="05FC673D"/>
    <w:rsid w:val="08F26ECF"/>
    <w:rsid w:val="102D4D25"/>
    <w:rsid w:val="41BA002C"/>
    <w:rsid w:val="489E10F5"/>
    <w:rsid w:val="50830819"/>
    <w:rsid w:val="534031EE"/>
    <w:rsid w:val="6AEE271E"/>
    <w:rsid w:val="6D535020"/>
    <w:rsid w:val="7B0735F3"/>
    <w:rsid w:val="AEFE7472"/>
    <w:rsid w:val="D4FD5B39"/>
    <w:rsid w:val="EFE3F3D9"/>
    <w:rsid w:val="FAFF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仿宋_GB2312"/>
      <w:bCs/>
      <w:sz w:val="28"/>
    </w:rPr>
  </w:style>
  <w:style w:type="paragraph" w:styleId="3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4">
    <w:name w:val="Balloon Text"/>
    <w:basedOn w:val="1"/>
    <w:link w:val="10"/>
    <w:qFormat/>
    <w:uiPriority w:val="0"/>
    <w:rPr>
      <w:rFonts w:ascii="宋体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批注框文本 字符"/>
    <w:basedOn w:val="8"/>
    <w:link w:val="4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C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C:\E:\C:\C:\Users\ming\AppData\Roaming\Kingsoft\wps\addons\pool\win-i386\knewfileruby_1.0.0.12\template\wps\0.docx</Template>
  <Pages>2</Pages>
  <Words>590</Words>
  <Characters>590</Characters>
  <Lines>5</Lines>
  <Paragraphs>1</Paragraphs>
  <TotalTime>2</TotalTime>
  <ScaleCrop>false</ScaleCrop>
  <LinksUpToDate>false</LinksUpToDate>
  <CharactersWithSpaces>763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2018-09-26T07:21:00Z</dcterms:created>
  <dc:creator>胡凤明</dc:creator>
  <cp:lastModifiedBy>wangzhaojun</cp:lastModifiedBy>
  <dcterms:modified xsi:type="dcterms:W3CDTF">2025-11-12T17:52:13Z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KSORubyTemplateID" linkTarget="0">
    <vt:lpwstr>4</vt:lpwstr>
  </property>
  <property fmtid="{D5CDD505-2E9C-101B-9397-08002B2CF9AE}" pid="4" name="ICV">
    <vt:lpwstr>4961BF993A0A4F79BBD7F787CD1D750E_13</vt:lpwstr>
  </property>
</Properties>
</file>