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小区业主大会筹备组业主代表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/业主委员会委员候选人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/物业管理委员会业主代表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推荐表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tbl>
      <w:tblPr>
        <w:tblStyle w:val="6"/>
        <w:tblW w:w="94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8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推荐人信息</w:t>
            </w:r>
          </w:p>
        </w:tc>
        <w:tc>
          <w:tcPr>
            <w:tcW w:w="8194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业主姓名：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联系电话：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           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身份证号：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不动产权属证明书编号：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               </w:t>
            </w:r>
          </w:p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房屋坐落：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栋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单元 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号 专有部分面积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" w:hAnsi="仿宋" w:eastAsia="仿宋" w:cs="仿宋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56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推荐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内容</w:t>
            </w:r>
          </w:p>
        </w:tc>
        <w:tc>
          <w:tcPr>
            <w:tcW w:w="8194" w:type="dxa"/>
          </w:tcPr>
          <w:p>
            <w:pPr>
              <w:spacing w:line="560" w:lineRule="exac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本人推荐房屋坐落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栋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单元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号业主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sz w:val="32"/>
                <w:szCs w:val="32"/>
                <w:u w:val="single"/>
              </w:rPr>
              <w:t xml:space="preserve">        </w:t>
            </w:r>
          </w:p>
          <w:p>
            <w:pPr>
              <w:spacing w:line="560" w:lineRule="exact"/>
              <w:rPr>
                <w:rFonts w:ascii="仿宋" w:hAnsi="仿宋" w:eastAsia="仿宋" w:cs="仿宋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作为珠海市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小区业主大会筹备组业主代表/业主委员会委员候选人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/物业管理委员会业主代表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。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仿宋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                 推荐人签名：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 xml:space="preserve">         </w:t>
            </w:r>
          </w:p>
          <w:p>
            <w:pPr>
              <w:spacing w:line="560" w:lineRule="exact"/>
              <w:jc w:val="right"/>
              <w:rPr>
                <w:rFonts w:ascii="仿宋" w:hAnsi="仿宋" w:eastAsia="仿宋" w:cs="仿宋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 xml:space="preserve">    年    月    日</w:t>
            </w:r>
          </w:p>
        </w:tc>
      </w:tr>
    </w:tbl>
    <w:p>
      <w:pPr>
        <w:spacing w:line="56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说明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每名业主只能推荐一名业主代表/业主委员会委员候选人/物业管理委员会业主代表，一名业主推荐多名业主代表/业主委员会委员候选人/物业管理委员会业主代表，则该业主的推荐行为无效。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请于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时前将推荐表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交</w:t>
      </w:r>
      <w:r>
        <w:rPr>
          <w:rFonts w:hint="eastAsia" w:ascii="仿宋" w:hAnsi="仿宋" w:eastAsia="仿宋" w:cs="仿宋"/>
          <w:sz w:val="32"/>
          <w:szCs w:val="32"/>
        </w:rPr>
        <w:t>至</w:t>
      </w:r>
    </w:p>
    <w:p>
      <w:pPr>
        <w:numPr>
          <w:ilvl w:val="0"/>
          <w:numId w:val="0"/>
        </w:numPr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社区居民委员会/村民委员会，超过交表时间的推荐无效。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>
      <w:pPr>
        <w:spacing w:line="560" w:lineRule="exact"/>
        <w:jc w:val="right"/>
        <w:rPr>
          <w:rFonts w:hint="eastAsia" w:ascii="仿宋" w:hAnsi="仿宋" w:eastAsia="仿宋" w:cs="仿宋"/>
          <w:sz w:val="32"/>
          <w:szCs w:val="32"/>
          <w:u w:val="single"/>
        </w:rPr>
      </w:pPr>
    </w:p>
    <w:p>
      <w:pPr>
        <w:spacing w:line="560" w:lineRule="exact"/>
        <w:jc w:val="righ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</w:rPr>
        <w:t>社区居民委员会/村民委员会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</w:p>
    <w:p>
      <w:pPr>
        <w:spacing w:line="560" w:lineRule="exact"/>
        <w:ind w:right="552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  月  日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850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tabs>
        <w:tab w:val="left" w:pos="868"/>
      </w:tabs>
      <w:jc w:val="left"/>
    </w:pP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625C5"/>
    <w:rsid w:val="00084CEF"/>
    <w:rsid w:val="00086317"/>
    <w:rsid w:val="0012425F"/>
    <w:rsid w:val="004D584A"/>
    <w:rsid w:val="005B7FFE"/>
    <w:rsid w:val="006A30FB"/>
    <w:rsid w:val="006E391B"/>
    <w:rsid w:val="00C17041"/>
    <w:rsid w:val="00D3518C"/>
    <w:rsid w:val="00D72C4B"/>
    <w:rsid w:val="00DD5B38"/>
    <w:rsid w:val="00F724B4"/>
    <w:rsid w:val="00F94CE1"/>
    <w:rsid w:val="00FF0F35"/>
    <w:rsid w:val="010F3BA0"/>
    <w:rsid w:val="06EF6AEE"/>
    <w:rsid w:val="1B1F7FAD"/>
    <w:rsid w:val="23DE7612"/>
    <w:rsid w:val="27AFE597"/>
    <w:rsid w:val="419B443F"/>
    <w:rsid w:val="48662863"/>
    <w:rsid w:val="4B48711A"/>
    <w:rsid w:val="547625C5"/>
    <w:rsid w:val="6A4FC5B2"/>
    <w:rsid w:val="6BBF24F5"/>
    <w:rsid w:val="6D535020"/>
    <w:rsid w:val="6FA55EBD"/>
    <w:rsid w:val="7D6213C9"/>
    <w:rsid w:val="7FD7C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rFonts w:ascii="宋体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批注框文本 字符"/>
    <w:basedOn w:val="7"/>
    <w:link w:val="2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lili/.config/browser360/Default/DirectOpenDownloadCache/D:\C:\E:\C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C:\E:\C:\C:\Users\ming\AppData\Roaming\Kingsoft\wps\addons\pool\win-i386\knewfileruby_1.0.0.12\template\wps\0.docx</Template>
  <Pages>1</Pages>
  <Words>269</Words>
  <Characters>272</Characters>
  <Lines>3</Lines>
  <Paragraphs>1</Paragraphs>
  <TotalTime>0</TotalTime>
  <ScaleCrop>false</ScaleCrop>
  <LinksUpToDate>false</LinksUpToDate>
  <CharactersWithSpaces>535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2018-09-25T11:23:00Z</dcterms:created>
  <dc:creator>胡凤明</dc:creator>
  <cp:lastModifiedBy>李黎</cp:lastModifiedBy>
  <dcterms:modified xsi:type="dcterms:W3CDTF">2025-11-12T11:16:10Z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E203A0A976394A339BE4FBC6E82E0160_13</vt:lpwstr>
  </property>
</Properties>
</file>