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u w:val="single"/>
          <w:lang w:val="en-US" w:eastAsia="zh-CN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小区业主大会筹备组业主代表/业主委员会委员候选人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/物业管理委员会业主代表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自荐表</w:t>
      </w:r>
    </w:p>
    <w:p>
      <w:pPr>
        <w:rPr>
          <w:rFonts w:ascii="宋体" w:hAnsi="宋体"/>
          <w:sz w:val="24"/>
        </w:rPr>
      </w:pP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填表日期：</w:t>
      </w:r>
      <w:r>
        <w:rPr>
          <w:rFonts w:ascii="仿宋" w:hAnsi="仿宋" w:eastAsia="仿宋" w:cs="仿宋"/>
          <w:sz w:val="24"/>
        </w:rPr>
        <w:t xml:space="preserve">      年   月   日                   </w:t>
      </w:r>
      <w:r>
        <w:rPr>
          <w:rFonts w:hint="eastAsia" w:ascii="仿宋" w:hAnsi="仿宋" w:eastAsia="仿宋" w:cs="仿宋"/>
          <w:sz w:val="24"/>
        </w:rPr>
        <w:t xml:space="preserve"> 编号：</w:t>
      </w:r>
    </w:p>
    <w:tbl>
      <w:tblPr>
        <w:tblStyle w:val="6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440"/>
        <w:gridCol w:w="1176"/>
        <w:gridCol w:w="1095"/>
        <w:gridCol w:w="1125"/>
        <w:gridCol w:w="1631"/>
        <w:gridCol w:w="1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648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自荐人简要情况</w:t>
            </w: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业主姓名</w:t>
            </w:r>
          </w:p>
        </w:tc>
        <w:tc>
          <w:tcPr>
            <w:tcW w:w="117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别</w:t>
            </w:r>
          </w:p>
        </w:tc>
        <w:tc>
          <w:tcPr>
            <w:tcW w:w="1125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3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813" w:type="dxa"/>
            <w:vAlign w:val="center"/>
          </w:tcPr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身份证号</w:t>
            </w:r>
          </w:p>
        </w:tc>
        <w:tc>
          <w:tcPr>
            <w:tcW w:w="339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3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  历</w:t>
            </w:r>
          </w:p>
        </w:tc>
        <w:tc>
          <w:tcPr>
            <w:tcW w:w="181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工作单位</w:t>
            </w:r>
          </w:p>
        </w:tc>
        <w:tc>
          <w:tcPr>
            <w:tcW w:w="6840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3396" w:type="dxa"/>
            <w:gridSpan w:val="3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63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81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座    落</w:t>
            </w:r>
          </w:p>
        </w:tc>
        <w:tc>
          <w:tcPr>
            <w:tcW w:w="3396" w:type="dxa"/>
            <w:gridSpan w:val="3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栋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bCs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单元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号</w:t>
            </w:r>
          </w:p>
        </w:tc>
        <w:tc>
          <w:tcPr>
            <w:tcW w:w="163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不动产权属证明书编号</w:t>
            </w:r>
          </w:p>
        </w:tc>
        <w:tc>
          <w:tcPr>
            <w:tcW w:w="181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4836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是否存在公告中列举的不宜作为筹备组成员/业主委员会委员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val="en-US" w:eastAsia="zh-CN"/>
              </w:rPr>
              <w:t>/物业管理委员会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  <w:lang w:eastAsia="zh-CN"/>
              </w:rPr>
              <w:t>业主代表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的情形</w:t>
            </w:r>
          </w:p>
        </w:tc>
        <w:tc>
          <w:tcPr>
            <w:tcW w:w="344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80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自荐人简历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7" w:hRule="atLeas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80" w:type="dxa"/>
            <w:gridSpan w:val="6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自推荐人（签名）：</w:t>
            </w:r>
          </w:p>
        </w:tc>
      </w:tr>
    </w:tbl>
    <w:p/>
    <w:tbl>
      <w:tblPr>
        <w:tblStyle w:val="6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176"/>
        <w:gridCol w:w="2070"/>
        <w:gridCol w:w="1658"/>
        <w:gridCol w:w="1890"/>
        <w:gridCol w:w="1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48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推荐人简要情况</w:t>
            </w:r>
          </w:p>
        </w:tc>
        <w:tc>
          <w:tcPr>
            <w:tcW w:w="117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业主</w:t>
            </w:r>
          </w:p>
        </w:tc>
        <w:tc>
          <w:tcPr>
            <w:tcW w:w="207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89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房屋坐落</w:t>
            </w:r>
          </w:p>
        </w:tc>
        <w:tc>
          <w:tcPr>
            <w:tcW w:w="148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产权证明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8" w:type="dxa"/>
            <w:vMerge w:val="continue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7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8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5" w:hRule="exact"/>
          <w:jc w:val="center"/>
        </w:trPr>
        <w:tc>
          <w:tcPr>
            <w:tcW w:w="8928" w:type="dxa"/>
            <w:gridSpan w:val="6"/>
          </w:tcPr>
          <w:p>
            <w:pPr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镇人民政府</w:t>
            </w:r>
            <w:r>
              <w:rPr>
                <w:rFonts w:ascii="仿宋" w:hAnsi="仿宋" w:eastAsia="仿宋" w:cs="仿宋"/>
                <w:sz w:val="28"/>
                <w:szCs w:val="28"/>
              </w:rPr>
              <w:t>/街道办事处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意见：</w:t>
            </w:r>
          </w:p>
          <w:p>
            <w:pPr>
              <w:snapToGrid w:val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bookmarkStart w:id="0" w:name="_GoBack"/>
            <w:bookmarkEnd w:id="0"/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镇人民政府</w:t>
            </w:r>
            <w:r>
              <w:rPr>
                <w:rFonts w:ascii="仿宋" w:hAnsi="仿宋" w:eastAsia="仿宋" w:cs="仿宋"/>
                <w:sz w:val="28"/>
                <w:szCs w:val="28"/>
              </w:rPr>
              <w:t>/街道办事处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（盖章）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  月  日</w:t>
            </w:r>
          </w:p>
        </w:tc>
      </w:tr>
    </w:tbl>
    <w:p>
      <w:pPr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填写注意事项：</w:t>
      </w:r>
    </w:p>
    <w:p>
      <w:pPr>
        <w:ind w:left="360" w:hanging="360" w:hangingChars="15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1.“自荐人简要情况”由自荐人填写；产权</w:t>
      </w:r>
      <w:r>
        <w:rPr>
          <w:rFonts w:hint="eastAsia" w:ascii="仿宋" w:hAnsi="仿宋" w:eastAsia="仿宋" w:cs="仿宋"/>
          <w:color w:val="000000"/>
          <w:sz w:val="24"/>
        </w:rPr>
        <w:t>证明指不动产权属证明书或商品房买卖合同或拆迁补偿协议。</w:t>
      </w:r>
    </w:p>
    <w:p>
      <w:pPr>
        <w:rPr>
          <w:rFonts w:ascii="仿宋" w:hAnsi="仿宋" w:eastAsia="仿宋" w:cs="仿宋"/>
          <w:color w:val="FF0000"/>
          <w:sz w:val="24"/>
        </w:rPr>
      </w:pPr>
      <w:r>
        <w:rPr>
          <w:rFonts w:hint="eastAsia" w:ascii="仿宋" w:hAnsi="仿宋" w:eastAsia="仿宋" w:cs="仿宋"/>
          <w:sz w:val="24"/>
        </w:rPr>
        <w:t>2.自荐人找业主推荐时，</w:t>
      </w: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应当向推荐人告知每名业主只能推荐一名代表；</w:t>
      </w:r>
    </w:p>
    <w:p>
      <w:pPr>
        <w:kinsoku w:val="0"/>
        <w:topLinePunct/>
        <w:ind w:left="240" w:hanging="240" w:hangingChars="1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3.推荐人必须是业主，并如实填写与产权相符的姓名、身份证号、房屋坐落、产权证明及有效的联系电话，并提供身份证和产权证明复印件；</w:t>
      </w:r>
    </w:p>
    <w:p>
      <w:pPr>
        <w:kinsoku w:val="0"/>
        <w:wordWrap w:val="0"/>
        <w:topLinePunct/>
        <w:ind w:left="240" w:hanging="240" w:hangingChars="1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4.请于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</w:rPr>
        <w:t>日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时前将推荐表交至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社区居民委员会</w:t>
      </w:r>
      <w:r>
        <w:rPr>
          <w:rFonts w:ascii="仿宋" w:hAnsi="仿宋" w:eastAsia="仿宋" w:cs="仿宋"/>
          <w:sz w:val="24"/>
        </w:rPr>
        <w:t>/村民委员会</w:t>
      </w:r>
      <w:r>
        <w:rPr>
          <w:rFonts w:hint="eastAsia" w:ascii="仿宋" w:hAnsi="仿宋" w:eastAsia="仿宋" w:cs="仿宋"/>
          <w:sz w:val="24"/>
        </w:rPr>
        <w:t>，超过交表时间的推荐无效。</w:t>
      </w:r>
    </w:p>
    <w:p>
      <w:pPr>
        <w:ind w:left="240" w:hanging="240" w:hangingChars="1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5.由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镇人民政府</w:t>
      </w:r>
      <w:r>
        <w:rPr>
          <w:rFonts w:ascii="仿宋" w:hAnsi="仿宋" w:eastAsia="仿宋" w:cs="仿宋"/>
          <w:sz w:val="24"/>
        </w:rPr>
        <w:t>/街道办事处</w:t>
      </w:r>
      <w:r>
        <w:rPr>
          <w:rFonts w:hint="eastAsia" w:ascii="仿宋" w:hAnsi="仿宋" w:eastAsia="仿宋" w:cs="仿宋"/>
          <w:sz w:val="24"/>
        </w:rPr>
        <w:t>审核筹备组业主代表的资格，并由负责人签署意见；</w:t>
      </w:r>
    </w:p>
    <w:p>
      <w:r>
        <w:rPr>
          <w:rFonts w:hint="eastAsia" w:ascii="仿宋" w:hAnsi="仿宋" w:eastAsia="仿宋" w:cs="仿宋"/>
          <w:sz w:val="24"/>
        </w:rPr>
        <w:t>6.此表由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镇人民政府</w:t>
      </w:r>
      <w:r>
        <w:rPr>
          <w:rFonts w:ascii="仿宋" w:hAnsi="仿宋" w:eastAsia="仿宋" w:cs="仿宋"/>
          <w:sz w:val="24"/>
        </w:rPr>
        <w:t>/街道办事处</w:t>
      </w:r>
      <w:r>
        <w:rPr>
          <w:rFonts w:hint="eastAsia" w:ascii="仿宋" w:hAnsi="仿宋" w:eastAsia="仿宋" w:cs="仿宋"/>
          <w:sz w:val="24"/>
        </w:rPr>
        <w:t>审核资格后，盖上印章、归档保存。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07373D"/>
    <w:rsid w:val="00025FCE"/>
    <w:rsid w:val="00094BE5"/>
    <w:rsid w:val="0011285F"/>
    <w:rsid w:val="00190ABA"/>
    <w:rsid w:val="004167C7"/>
    <w:rsid w:val="00503377"/>
    <w:rsid w:val="0059372B"/>
    <w:rsid w:val="007D1661"/>
    <w:rsid w:val="00897646"/>
    <w:rsid w:val="008D1E1C"/>
    <w:rsid w:val="009D0A6A"/>
    <w:rsid w:val="009F6CF7"/>
    <w:rsid w:val="00B5124D"/>
    <w:rsid w:val="00D36517"/>
    <w:rsid w:val="00D47F5D"/>
    <w:rsid w:val="00D823A7"/>
    <w:rsid w:val="00E50A18"/>
    <w:rsid w:val="00E8472A"/>
    <w:rsid w:val="05CC1D29"/>
    <w:rsid w:val="09103C3A"/>
    <w:rsid w:val="11BF07A7"/>
    <w:rsid w:val="128C0202"/>
    <w:rsid w:val="20794634"/>
    <w:rsid w:val="2D0B7494"/>
    <w:rsid w:val="2EB37088"/>
    <w:rsid w:val="36B00DED"/>
    <w:rsid w:val="3FE65D1B"/>
    <w:rsid w:val="42017666"/>
    <w:rsid w:val="4D6B4E49"/>
    <w:rsid w:val="53B5364C"/>
    <w:rsid w:val="5D301EDB"/>
    <w:rsid w:val="6D535020"/>
    <w:rsid w:val="7107373D"/>
    <w:rsid w:val="74434B59"/>
    <w:rsid w:val="76414AA2"/>
    <w:rsid w:val="7CFFEBD0"/>
    <w:rsid w:val="7DFAAF2A"/>
    <w:rsid w:val="F5F70C95"/>
    <w:rsid w:val="FB6FC229"/>
    <w:rsid w:val="FBCB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rFonts w:ascii="宋体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字符"/>
    <w:basedOn w:val="7"/>
    <w:link w:val="2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lili/.config/browser360/Default/DirectOpenDownloadCache/D:\C:\E:\C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C:\E:\C:\C:\Users\ming\AppData\Roaming\Kingsoft\wps\addons\pool\win-i386\knewfileruby_1.0.0.12\template\wps\0.docx</Template>
  <Pages>2</Pages>
  <Words>462</Words>
  <Characters>468</Characters>
  <Lines>5</Lines>
  <Paragraphs>1</Paragraphs>
  <TotalTime>84</TotalTime>
  <ScaleCrop>false</ScaleCrop>
  <LinksUpToDate>false</LinksUpToDate>
  <CharactersWithSpaces>632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2018-09-25T11:24:00Z</dcterms:created>
  <dc:creator>胡凤明</dc:creator>
  <cp:lastModifiedBy>李黎</cp:lastModifiedBy>
  <dcterms:modified xsi:type="dcterms:W3CDTF">2025-11-12T11:15:06Z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67846087270F401A8FBE0546F3EF1006_13</vt:lpwstr>
  </property>
</Properties>
</file>