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  <w:lang w:val="en-US" w:eastAsia="zh-CN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小区业主委员会委员候选人名单公示</w:t>
      </w:r>
    </w:p>
    <w:p>
      <w:pPr>
        <w:spacing w:line="60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全体业主：</w:t>
      </w:r>
    </w:p>
    <w:p>
      <w:pPr>
        <w:pStyle w:val="2"/>
        <w:spacing w:line="600" w:lineRule="exact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hint="eastAsia" w:ascii="仿宋" w:hAnsi="仿宋" w:eastAsia="仿宋" w:cs="仿宋"/>
          <w:kern w:val="0"/>
          <w:szCs w:val="32"/>
        </w:rPr>
        <w:t>根据《珠海经济特区物业管理条例》、《珠海经济特区物业管理条例实施细则》等相关规定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Cs w:val="32"/>
        </w:rPr>
        <w:t>，经业主推荐，并经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 </w:t>
      </w:r>
    </w:p>
    <w:tbl>
      <w:tblPr>
        <w:tblStyle w:val="8"/>
        <w:tblpPr w:leftFromText="180" w:rightFromText="180" w:vertAnchor="text" w:horzAnchor="page" w:tblpX="804" w:tblpY="3858"/>
        <w:tblOverlap w:val="never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808"/>
        <w:gridCol w:w="812"/>
        <w:gridCol w:w="915"/>
        <w:gridCol w:w="2145"/>
        <w:gridCol w:w="2793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812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学历</w:t>
            </w:r>
          </w:p>
        </w:tc>
        <w:tc>
          <w:tcPr>
            <w:tcW w:w="214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工作单位</w:t>
            </w:r>
            <w:r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  <w:t>/职务</w:t>
            </w:r>
          </w:p>
        </w:tc>
        <w:tc>
          <w:tcPr>
            <w:tcW w:w="2793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专有部分坐落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面积（㎡）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08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12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91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4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793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559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08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2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14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93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7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08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2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14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93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08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2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14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93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08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2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14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93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08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2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14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93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>
      <w:pPr>
        <w:pStyle w:val="2"/>
        <w:spacing w:line="600" w:lineRule="exact"/>
        <w:ind w:firstLine="0" w:firstLineChars="0"/>
        <w:jc w:val="left"/>
        <w:rPr>
          <w:rFonts w:ascii="仿宋" w:hAnsi="仿宋" w:eastAsia="仿宋" w:cs="仿宋"/>
          <w:kern w:val="0"/>
          <w:szCs w:val="32"/>
        </w:rPr>
      </w:pPr>
      <w:r>
        <w:rPr>
          <w:rFonts w:ascii="仿宋" w:hAnsi="仿宋" w:eastAsia="仿宋" w:cs="仿宋"/>
          <w:kern w:val="0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Cs w:val="32"/>
        </w:rPr>
        <w:t>镇人民政府</w:t>
      </w:r>
      <w:r>
        <w:rPr>
          <w:rFonts w:ascii="仿宋" w:hAnsi="仿宋" w:eastAsia="仿宋" w:cs="仿宋"/>
          <w:kern w:val="0"/>
          <w:szCs w:val="32"/>
        </w:rPr>
        <w:t>/街道办事处</w:t>
      </w:r>
      <w:r>
        <w:rPr>
          <w:rFonts w:hint="eastAsia" w:ascii="仿宋" w:hAnsi="仿宋" w:eastAsia="仿宋" w:cs="仿宋"/>
          <w:kern w:val="0"/>
          <w:szCs w:val="32"/>
        </w:rPr>
        <w:t>进行资格审查确定了珠海市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Cs w:val="32"/>
        </w:rPr>
        <w:t>小区业主委员会委员候选人</w:t>
      </w:r>
      <w:r>
        <w:rPr>
          <w:rFonts w:hint="eastAsia" w:ascii="仿宋" w:hAnsi="仿宋" w:eastAsia="仿宋" w:cs="仿宋"/>
          <w:kern w:val="0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Cs w:val="32"/>
        </w:rPr>
        <w:t>名，现将候选人名单公示如下：</w:t>
      </w:r>
    </w:p>
    <w:p>
      <w:pPr>
        <w:pStyle w:val="3"/>
        <w:spacing w:line="600" w:lineRule="exact"/>
        <w:ind w:left="73" w:leftChars="35" w:right="-126" w:firstLine="640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业主如对上述业主委员会委员候选人名单有异议，请自公示之日起7日内实名书面向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32"/>
        </w:rPr>
        <w:t xml:space="preserve">反映。 </w:t>
      </w:r>
    </w:p>
    <w:p>
      <w:pPr>
        <w:pStyle w:val="3"/>
        <w:spacing w:line="600" w:lineRule="exact"/>
        <w:ind w:left="73" w:leftChars="35" w:right="-126" w:firstLine="640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联系人：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 xml:space="preserve"> 联系电话：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ascii="仿宋" w:hAnsi="仿宋" w:eastAsia="仿宋" w:cs="仿宋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</w:rPr>
        <w:t xml:space="preserve">                    </w:t>
      </w:r>
    </w:p>
    <w:p>
      <w:pPr>
        <w:pStyle w:val="3"/>
        <w:spacing w:line="600" w:lineRule="exact"/>
        <w:ind w:left="73" w:leftChars="35" w:right="-126"/>
        <w:jc w:val="right"/>
        <w:rPr>
          <w:rFonts w:ascii="仿宋" w:hAnsi="仿宋" w:eastAsia="仿宋" w:cs="仿宋"/>
          <w:szCs w:val="32"/>
        </w:rPr>
      </w:pPr>
    </w:p>
    <w:p>
      <w:pPr>
        <w:pStyle w:val="3"/>
        <w:spacing w:line="600" w:lineRule="exact"/>
        <w:ind w:left="73" w:leftChars="35" w:right="-126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</w:rPr>
        <w:t xml:space="preserve">小区业主大会筹备组/换届选举小组     </w:t>
      </w:r>
    </w:p>
    <w:p>
      <w:pPr>
        <w:pStyle w:val="3"/>
        <w:spacing w:line="600" w:lineRule="exact"/>
        <w:ind w:left="73" w:leftChars="35" w:right="-126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Cs w:val="32"/>
        </w:rPr>
        <w:t>社区居民委员会</w:t>
      </w:r>
      <w:r>
        <w:rPr>
          <w:rFonts w:ascii="仿宋" w:hAnsi="仿宋" w:eastAsia="仿宋" w:cs="仿宋"/>
          <w:kern w:val="0"/>
          <w:szCs w:val="32"/>
        </w:rPr>
        <w:t>/村民委员会（代章）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 xml:space="preserve"> </w:t>
      </w:r>
    </w:p>
    <w:p>
      <w:pPr>
        <w:pStyle w:val="3"/>
        <w:spacing w:line="600" w:lineRule="exact"/>
        <w:ind w:left="73" w:leftChars="35" w:right="-126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  <w:rPr>
        <w:rFonts w:ascii="隶书" w:eastAsia="隶书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50BFA"/>
    <w:rsid w:val="00031C4D"/>
    <w:rsid w:val="001F700D"/>
    <w:rsid w:val="004D264A"/>
    <w:rsid w:val="00680A23"/>
    <w:rsid w:val="009E72AD"/>
    <w:rsid w:val="009F5DF3"/>
    <w:rsid w:val="00AF4734"/>
    <w:rsid w:val="00D80A16"/>
    <w:rsid w:val="00E05803"/>
    <w:rsid w:val="00E17114"/>
    <w:rsid w:val="00F901CB"/>
    <w:rsid w:val="00FD5048"/>
    <w:rsid w:val="1A9C67C4"/>
    <w:rsid w:val="257C7C1D"/>
    <w:rsid w:val="3AEF740D"/>
    <w:rsid w:val="539B2965"/>
    <w:rsid w:val="5E650BFA"/>
    <w:rsid w:val="61251903"/>
    <w:rsid w:val="65E42E46"/>
    <w:rsid w:val="6D535020"/>
    <w:rsid w:val="6F2C4E20"/>
    <w:rsid w:val="7C066CEF"/>
    <w:rsid w:val="7E4E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32"/>
    </w:rPr>
  </w:style>
  <w:style w:type="paragraph" w:styleId="4">
    <w:name w:val="Balloon Text"/>
    <w:basedOn w:val="1"/>
    <w:link w:val="11"/>
    <w:qFormat/>
    <w:uiPriority w:val="0"/>
    <w:rPr>
      <w:rFonts w:ascii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字符"/>
    <w:basedOn w:val="9"/>
    <w:link w:val="4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C:\E:\C:\Users\ming\AppData\Roaming\Kingsoft\wps\addons\pool\win-i386\knewfileruby_1.0.0.12\template\wps\0.docx</Template>
  <Pages>1</Pages>
  <Words>240</Words>
  <Characters>240</Characters>
  <Lines>3</Lines>
  <Paragraphs>1</Paragraphs>
  <TotalTime>0</TotalTime>
  <ScaleCrop>false</ScaleCrop>
  <LinksUpToDate>false</LinksUpToDate>
  <CharactersWithSpaces>399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2018-09-25T06:42:00Z</dcterms:created>
  <dc:creator>胡凤明</dc:creator>
  <cp:lastModifiedBy>wangzhaojun</cp:lastModifiedBy>
  <dcterms:modified xsi:type="dcterms:W3CDTF">2025-11-10T16:13:38Z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85D6062DBE844D0ABD332DBE2E2C728A_13</vt:lpwstr>
  </property>
</Properties>
</file>